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ed5d7d" w14:textId="0ed5d7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FE0B6C">
        <w:t>1316/2022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FE0B6C">
        <w:t>1316/2022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FE0B6C" w:rsidP="00FE0B6C" w:rsidRDefault="00FE0B6C">
      <w:pPr>
        <w:tabs>
          <w:tab w:val="left" w:pos="709"/>
        </w:tabs>
        <w:ind w:left="1416" w:hanging="707"/>
        <w:jc w:val="both"/>
      </w:pPr>
      <w:r>
        <w:t>ROUTE EXCLUSIVE jednostavno društvo s ograničenom odgovornošću za</w:t>
      </w:r>
    </w:p>
    <w:p w:rsidRPr="004559F0" w:rsidR="00FE0B6C" w:rsidP="00FE0B6C" w:rsidRDefault="00FE0B6C">
      <w:pPr>
        <w:tabs>
          <w:tab w:val="left" w:pos="709"/>
        </w:tabs>
        <w:ind w:left="1416" w:hanging="707"/>
        <w:jc w:val="both"/>
      </w:pPr>
      <w:r>
        <w:t>P</w:t>
      </w:r>
      <w:r>
        <w:t>rijevoz</w:t>
      </w:r>
      <w:r>
        <w:t>, I. Luka 9 A, 10000 Zagreb. OIB: 05449835156</w:t>
      </w:r>
    </w:p>
    <w:p w:rsidRPr="004559F0" w:rsidR="006F725E" w:rsidP="00FE0B6C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E0B6C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E0B6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E0B6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E0B6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E0B6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E0B6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B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B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0B6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0B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0B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St-1316/2022</izvorni_sadrzaj>
    <derivirana_varijabla naziv="DomainObject.Predmet.OznakaBroj_1">St-1316/2022</derivirana_varijabla>
  </DomainObject.Predmet.OznakaBroj>
  <DomainObject.Predmet.OznakaBrojOptuznogAkta>
    <izvorni_sadrzaj>04-06-22-2166</izvorni_sadrzaj>
    <derivirana_varijabla naziv="DomainObject.Predmet.OznakaBrojOptuznogAkta_1">04-06-22-2166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ROUTE EXCLUSIVE jednostavno društvo s ograničenom odgovornošću za prijevoz</izvorni_sadrzaj>
    <derivirana_varijabla naziv="DomainObject.Predmet.ProtustrankaFormated_1">  ROUTE EXCLUSIVE jednostavno društvo s ograničenom odgovornošću za prijevoz</derivirana_varijabla>
  </DomainObject.Predmet.ProtustrankaFormated>
  <DomainObject.Predmet.ProtustrankaFormatedOIB>
    <izvorni_sadrzaj>  ROUTE EXCLUSIVE jednostavno društvo s ograničenom odgovornošću za prijevoz, OIB 05449835156</izvorni_sadrzaj>
    <derivirana_varijabla naziv="DomainObject.Predmet.ProtustrankaFormatedOIB_1">  ROUTE EXCLUSIVE jednostavno društvo s ograničenom odgovornošću za prijevoz, OIB 05449835156</derivirana_varijabla>
  </DomainObject.Predmet.ProtustrankaFormatedOIB>
  <DomainObject.Predmet.ProtustrankaFormatedWithAdress>
    <izvorni_sadrzaj> ROUTE EXCLUSIVE jednostavno društvo s ograničenom odgovornošću za prijevoz, I. Luka 9A, 10000 Zagreb</izvorni_sadrzaj>
    <derivirana_varijabla naziv="DomainObject.Predmet.ProtustrankaFormatedWithAdress_1"> ROUTE EXCLUSIVE jednostavno društvo s ograničenom odgovornošću za prijevoz, I. Luka 9A, 10000 Zagreb</derivirana_varijabla>
  </DomainObject.Predmet.ProtustrankaFormatedWithAdress>
  <DomainObject.Predmet.ProtustrankaFormatedWithAdressOIB>
    <izvorni_sadrzaj> ROUTE EXCLUSIVE jednostavno društvo s ograničenom odgovornošću za prijevoz, OIB 05449835156, I. Luka 9A, 10000 Zagreb</izvorni_sadrzaj>
    <derivirana_varijabla naziv="DomainObject.Predmet.ProtustrankaFormatedWithAdressOIB_1"> ROUTE EXCLUSIVE jednostavno društvo s ograničenom odgovornošću za prijevoz, OIB 05449835156, I. Luka 9A, 10000 Zagreb</derivirana_varijabla>
  </DomainObject.Predmet.ProtustrankaFormatedWithAdressOIB>
  <DomainObject.Predmet.ProtustrankaWithAdress>
    <izvorni_sadrzaj>ROUTE EXCLUSIVE jednostavno društvo s ograničenom odgovornošću za prijevoz I. Luka 9A, 10000 Zagreb</izvorni_sadrzaj>
    <derivirana_varijabla naziv="DomainObject.Predmet.ProtustrankaWithAdress_1">ROUTE EXCLUSIVE jednostavno društvo s ograničenom odgovornošću za prijevoz I. Luka 9A, 10000 Zagreb</derivirana_varijabla>
  </DomainObject.Predmet.ProtustrankaWithAdress>
  <DomainObject.Predmet.ProtustrankaWithAdressOIB>
    <izvorni_sadrzaj>ROUTE EXCLUSIVE jednostavno društvo s ograničenom odgovornošću za prijevoz, OIB 05449835156, I. Luka 9A, 10000 Zagreb</izvorni_sadrzaj>
    <derivirana_varijabla naziv="DomainObject.Predmet.ProtustrankaWithAdressOIB_1">ROUTE EXCLUSIVE jednostavno društvo s ograničenom odgovornošću za prijevoz, OIB 05449835156, I. Luka 9A, 10000 Zagreb</derivirana_varijabla>
  </DomainObject.Predmet.ProtustrankaWithAdressOIB>
  <DomainObject.Predmet.ProtustrankaNazivFormated>
    <izvorni_sadrzaj>ROUTE EXCLUSIVE jednostavno društvo s ograničenom odgovornošću za prijevoz</izvorni_sadrzaj>
    <derivirana_varijabla naziv="DomainObject.Predmet.ProtustrankaNazivFormated_1">ROUTE EXCLUSIVE jednostavno društvo s ograničenom odgovornošću za prijevoz</derivirana_varijabla>
  </DomainObject.Predmet.ProtustrankaNazivFormated>
  <DomainObject.Predmet.ProtustrankaNazivFormatedOIB>
    <izvorni_sadrzaj>ROUTE EXCLUSIVE jednostavno društvo s ograničenom odgovornošću za prijevoz, OIB 05449835156</izvorni_sadrzaj>
    <derivirana_varijabla naziv="DomainObject.Predmet.ProtustrankaNazivFormatedOIB_1">ROUTE EXCLUSIVE jednostavno društvo s ograničenom odgovornošću za prijevoz, OIB 05449835156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ROUTE EXCLUSIVE jednostavno društvo s ograničenom odgovornošću za prijevoz</item>
    </izvorni_sadrzaj>
    <derivirana_varijabla naziv="DomainObject.Predmet.ProtuStrankaListFormated_1">
      <item>ROUTE EXCLUSIVE jednostavno društvo s ograničenom odgovornošću za prijevoz</item>
    </derivirana_varijabla>
  </DomainObject.Predmet.ProtuStrankaListFormated>
  <DomainObject.Predmet.ProtuStrankaListFormatedOIB>
    <izvorni_sadrzaj>
      <item>ROUTE EXCLUSIVE jednostavno društvo s ograničenom odgovornošću za prijevoz, OIB 05449835156</item>
    </izvorni_sadrzaj>
    <derivirana_varijabla naziv="DomainObject.Predmet.ProtuStrankaListFormatedOIB_1">
      <item>ROUTE EXCLUSIVE jednostavno društvo s ograničenom odgovornošću za prijevoz, OIB 05449835156</item>
    </derivirana_varijabla>
  </DomainObject.Predmet.ProtuStrankaListFormatedOIB>
  <DomainObject.Predmet.ProtuStrankaListFormatedWithAdress>
    <izvorni_sadrzaj>
      <item>ROUTE EXCLUSIVE jednostavno društvo s ograničenom odgovornošću za prijevoz, I. Luka 9A, 10000 Zagreb</item>
    </izvorni_sadrzaj>
    <derivirana_varijabla naziv="DomainObject.Predmet.ProtuStrankaListFormatedWithAdress_1">
      <item>ROUTE EXCLUSIVE jednostavno društvo s ograničenom odgovornošću za prijevoz, I. Luka 9A, 10000 Zagreb</item>
    </derivirana_varijabla>
  </DomainObject.Predmet.ProtuStrankaListFormatedWithAdress>
  <DomainObject.Predmet.ProtuStrankaListFormatedWithAdressOIB>
    <izvorni_sadrzaj>
      <item>ROUTE EXCLUSIVE jednostavno društvo s ograničenom odgovornošću za prijevoz, OIB 05449835156, I. Luka 9A, 10000 Zagreb</item>
    </izvorni_sadrzaj>
    <derivirana_varijabla naziv="DomainObject.Predmet.ProtuStrankaListFormatedWithAdressOIB_1">
      <item>ROUTE EXCLUSIVE jednostavno društvo s ograničenom odgovornošću za prijevoz, OIB 05449835156, I. Luka 9A, 10000 Zagreb</item>
    </derivirana_varijabla>
  </DomainObject.Predmet.ProtuStrankaListFormatedWithAdressOIB>
  <DomainObject.Predmet.ProtuStrankaListNazivFormated>
    <izvorni_sadrzaj>
      <item>ROUTE EXCLUSIVE jednostavno društvo s ograničenom odgovornošću za prijevoz</item>
    </izvorni_sadrzaj>
    <derivirana_varijabla naziv="DomainObject.Predmet.ProtuStrankaListNazivFormated_1">
      <item>ROUTE EXCLUSIVE jednostavno društvo s ograničenom odgovornošću za prijevoz</item>
    </derivirana_varijabla>
  </DomainObject.Predmet.ProtuStrankaListNazivFormated>
  <DomainObject.Predmet.ProtuStrankaListNazivFormatedOIB>
    <izvorni_sadrzaj>
      <item>ROUTE EXCLUSIVE jednostavno društvo s ograničenom odgovornošću za prijevoz, OIB 05449835156</item>
    </izvorni_sadrzaj>
    <derivirana_varijabla naziv="DomainObject.Predmet.ProtuStrankaListNazivFormatedOIB_1">
      <item>ROUTE EXCLUSIVE jednostavno društvo s ograničenom odgovornošću za prijevoz, OIB 05449835156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ROUTE EXCLUSIVE jednostavno društvo s ograničenom odgovornošću za prijevoz</izvorni_sadrzaj>
    <derivirana_varijabla naziv="DomainObject.Predmet.ProtustrankaIDrugi_1">ROUTE EXCLUSIVE jednostavno društvo s ograničenom odgovornošću za prijevoz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ROUTE EXCLUSIVE jednostavno društvo s ograničenom odgovornošću za prijevoz, OIB 05449835156, I. Luka 9A, 10000 Zagreb</izvorni_sadrzaj>
    <derivirana_varijabla naziv="DomainObject.Predmet.ProtustrankaIDrugiAdressOIB_1">ROUTE EXCLUSIVE jednostavno društvo s ograničenom odgovornošću za prijevoz, OIB 05449835156, I. Luka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ROUTE EXCLUSIVE jednostavno društvo s ograničenom odgovornošću za prijevoz</item>
      <item>Financijska agencija</item>
    </izvorni_sadrzaj>
    <derivirana_varijabla naziv="DomainObject.Predmet.SudioniciListNaziv_1">
      <item>ROUTE EXCLUSIVE jednostavno društvo s ograničenom odgovornošću za prijevoz</item>
      <item>Financijska agencija</item>
    </derivirana_varijabla>
  </DomainObject.Predmet.SudioniciListNaziv>
  <DomainObject.Predmet.SudioniciListAdressOIB>
    <izvorni_sadrzaj>
      <item>ROUTE EXCLUSIVE jednostavno društvo s ograničenom odgovornošću za prijevoz, OIB 05449835156, I. Luka 9A,10000 Zagreb</item>
      <item>Financijska agencija, OIB 85821130368, TRG SVIBANJSKIH ŽRTAVA 1995. 1,10000 Zagreb</item>
    </izvorni_sadrzaj>
    <derivirana_varijabla naziv="DomainObject.Predmet.SudioniciListAdressOIB_1">
      <item>ROUTE EXCLUSIVE jednostavno društvo s ograničenom odgovornošću za prijevoz, OIB 05449835156, I. Luka 9A,10000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05449835156</item>
      <item>, OIB 85821130368</item>
    </izvorni_sadrzaj>
    <derivirana_varijabla naziv="DomainObject.Predmet.SudioniciListNazivOIB_1">
      <item>, OIB 05449835156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850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